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FC6" w:rsidRDefault="00D97FC6" w:rsidP="00D97FC6">
      <w:r>
        <w:rPr>
          <w:u w:val="single"/>
        </w:rPr>
        <w:t>John UNDERWODE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D97FC6" w:rsidRDefault="00D97FC6" w:rsidP="00D97FC6">
      <w:r>
        <w:t>Chaplain.</w:t>
      </w:r>
    </w:p>
    <w:p w:rsidR="00D97FC6" w:rsidRDefault="00D97FC6" w:rsidP="00D97FC6"/>
    <w:p w:rsidR="00D97FC6" w:rsidRDefault="00D97FC6" w:rsidP="00D97FC6"/>
    <w:p w:rsidR="00D97FC6" w:rsidRDefault="00D97FC6" w:rsidP="00D97FC6">
      <w:r>
        <w:t>12 Jan.1484</w:t>
      </w:r>
      <w:r>
        <w:tab/>
        <w:t xml:space="preserve">He and James </w:t>
      </w:r>
      <w:proofErr w:type="spellStart"/>
      <w:r>
        <w:t>Calveley</w:t>
      </w:r>
      <w:proofErr w:type="spellEnd"/>
      <w:r>
        <w:t>, Guardian of the Collegiate Church of</w:t>
      </w:r>
    </w:p>
    <w:p w:rsidR="00D97FC6" w:rsidRDefault="00D97FC6" w:rsidP="00D97FC6">
      <w:r>
        <w:tab/>
      </w:r>
      <w:r>
        <w:tab/>
        <w:t xml:space="preserve">Bunbury(q.v.), appointed Thomas </w:t>
      </w:r>
      <w:proofErr w:type="spellStart"/>
      <w:r>
        <w:t>Brayne</w:t>
      </w:r>
      <w:proofErr w:type="spellEnd"/>
      <w:r>
        <w:t xml:space="preserve">(q.v.) as their attorney to receive </w:t>
      </w:r>
    </w:p>
    <w:p w:rsidR="00D97FC6" w:rsidRDefault="00D97FC6" w:rsidP="00D97FC6">
      <w:pPr>
        <w:ind w:left="720" w:firstLine="720"/>
      </w:pPr>
      <w:r>
        <w:t xml:space="preserve">for them </w:t>
      </w:r>
      <w:proofErr w:type="spellStart"/>
      <w:r>
        <w:t>seisin</w:t>
      </w:r>
      <w:proofErr w:type="spellEnd"/>
      <w:r>
        <w:t xml:space="preserve"> of </w:t>
      </w:r>
      <w:proofErr w:type="spellStart"/>
      <w:r>
        <w:t>messuages</w:t>
      </w:r>
      <w:proofErr w:type="spellEnd"/>
      <w:r>
        <w:t xml:space="preserve">, tofts etc.in Cholmondeley, </w:t>
      </w:r>
      <w:proofErr w:type="spellStart"/>
      <w:r>
        <w:t>Bikerton</w:t>
      </w:r>
      <w:proofErr w:type="spellEnd"/>
      <w:r>
        <w:t xml:space="preserve">, </w:t>
      </w:r>
    </w:p>
    <w:p w:rsidR="00D97FC6" w:rsidRDefault="00D97FC6" w:rsidP="00D97FC6">
      <w:pPr>
        <w:ind w:left="1440"/>
      </w:pPr>
      <w:proofErr w:type="spellStart"/>
      <w:r>
        <w:t>Aldersey</w:t>
      </w:r>
      <w:proofErr w:type="spellEnd"/>
      <w:r>
        <w:t xml:space="preserve">, </w:t>
      </w:r>
      <w:proofErr w:type="spellStart"/>
      <w:r>
        <w:t>Eggerton</w:t>
      </w:r>
      <w:proofErr w:type="spellEnd"/>
      <w:r>
        <w:t xml:space="preserve"> and elsewhere in Cheshire.</w:t>
      </w:r>
    </w:p>
    <w:p w:rsidR="00D97FC6" w:rsidRDefault="00D97FC6" w:rsidP="00D97FC6">
      <w:r>
        <w:tab/>
      </w:r>
      <w:r>
        <w:tab/>
        <w:t>(</w:t>
      </w:r>
      <w:proofErr w:type="gramStart"/>
      <w:r>
        <w:t>http://discovery.nationalarchives.gov.uk/  ref.</w:t>
      </w:r>
      <w:proofErr w:type="gramEnd"/>
      <w:r>
        <w:t xml:space="preserve"> DCH/A/102)</w:t>
      </w:r>
    </w:p>
    <w:p w:rsidR="00D97FC6" w:rsidRDefault="00D97FC6" w:rsidP="00D97FC6"/>
    <w:p w:rsidR="00D97FC6" w:rsidRDefault="00D97FC6" w:rsidP="00D97FC6"/>
    <w:p w:rsidR="00D97FC6" w:rsidRDefault="00D97FC6" w:rsidP="00D97FC6">
      <w:r>
        <w:t>4 April 2016</w:t>
      </w:r>
    </w:p>
    <w:p w:rsidR="006B2F86" w:rsidRPr="00E71FC3" w:rsidRDefault="00D97F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FC6" w:rsidRDefault="00D97FC6" w:rsidP="00E71FC3">
      <w:r>
        <w:separator/>
      </w:r>
    </w:p>
  </w:endnote>
  <w:endnote w:type="continuationSeparator" w:id="0">
    <w:p w:rsidR="00D97FC6" w:rsidRDefault="00D97FC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FC6" w:rsidRDefault="00D97FC6" w:rsidP="00E71FC3">
      <w:r>
        <w:separator/>
      </w:r>
    </w:p>
  </w:footnote>
  <w:footnote w:type="continuationSeparator" w:id="0">
    <w:p w:rsidR="00D97FC6" w:rsidRDefault="00D97FC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FC6"/>
    <w:rsid w:val="001A7C09"/>
    <w:rsid w:val="00733BE7"/>
    <w:rsid w:val="00AB52E8"/>
    <w:rsid w:val="00B16D3F"/>
    <w:rsid w:val="00D97FC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4FF025-4EBE-465F-9FCF-AF87B4F35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97F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2016-08-06T11:06:00Z</dcterms:created>
  <dcterms:modified xsi:type="dcterms:W3CDTF">2016-08-06T11:06:00Z</dcterms:modified>
</cp:coreProperties>
</file>